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9A7C" w14:textId="77777777" w:rsidR="00B303B3" w:rsidRDefault="00B303B3" w:rsidP="00B30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UPTON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2B7C40BE" w14:textId="77777777" w:rsidR="00B303B3" w:rsidRDefault="00B303B3" w:rsidP="00B303B3">
      <w:pPr>
        <w:pStyle w:val="NoSpacing"/>
        <w:rPr>
          <w:rFonts w:cs="Times New Roman"/>
          <w:szCs w:val="24"/>
        </w:rPr>
      </w:pPr>
    </w:p>
    <w:p w14:paraId="58CC8D9E" w14:textId="77777777" w:rsidR="00B303B3" w:rsidRDefault="00B303B3" w:rsidP="00B303B3">
      <w:pPr>
        <w:pStyle w:val="NoSpacing"/>
        <w:rPr>
          <w:rFonts w:cs="Times New Roman"/>
          <w:szCs w:val="24"/>
        </w:rPr>
      </w:pPr>
    </w:p>
    <w:p w14:paraId="3A61C303" w14:textId="77777777" w:rsidR="00B303B3" w:rsidRDefault="00B303B3" w:rsidP="00B30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Oct.1493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Devon.</w:t>
      </w:r>
    </w:p>
    <w:p w14:paraId="5383110C" w14:textId="77777777" w:rsidR="00B303B3" w:rsidRDefault="00B303B3" w:rsidP="00B30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p195)</w:t>
      </w:r>
    </w:p>
    <w:p w14:paraId="6631D3B9" w14:textId="77777777" w:rsidR="00B303B3" w:rsidRDefault="00B303B3" w:rsidP="00B303B3">
      <w:pPr>
        <w:pStyle w:val="NoSpacing"/>
        <w:rPr>
          <w:rFonts w:cs="Times New Roman"/>
          <w:szCs w:val="24"/>
        </w:rPr>
      </w:pPr>
    </w:p>
    <w:p w14:paraId="20943C4C" w14:textId="77777777" w:rsidR="00B303B3" w:rsidRDefault="00B303B3" w:rsidP="00B303B3">
      <w:pPr>
        <w:pStyle w:val="NoSpacing"/>
        <w:rPr>
          <w:rFonts w:cs="Times New Roman"/>
          <w:szCs w:val="24"/>
        </w:rPr>
      </w:pPr>
    </w:p>
    <w:p w14:paraId="71D9EC26" w14:textId="77777777" w:rsidR="00B303B3" w:rsidRDefault="00B303B3" w:rsidP="00B30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p w14:paraId="097894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AC45" w14:textId="77777777" w:rsidR="00B303B3" w:rsidRDefault="00B303B3" w:rsidP="009139A6">
      <w:r>
        <w:separator/>
      </w:r>
    </w:p>
  </w:endnote>
  <w:endnote w:type="continuationSeparator" w:id="0">
    <w:p w14:paraId="68FF0252" w14:textId="77777777" w:rsidR="00B303B3" w:rsidRDefault="00B303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5E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D6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83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BEEF" w14:textId="77777777" w:rsidR="00B303B3" w:rsidRDefault="00B303B3" w:rsidP="009139A6">
      <w:r>
        <w:separator/>
      </w:r>
    </w:p>
  </w:footnote>
  <w:footnote w:type="continuationSeparator" w:id="0">
    <w:p w14:paraId="6CD97031" w14:textId="77777777" w:rsidR="00B303B3" w:rsidRDefault="00B303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B0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A8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F37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B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03B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185C8"/>
  <w15:chartTrackingRefBased/>
  <w15:docId w15:val="{8DD183CE-D25D-460D-8C4F-AB4681E3E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2023-12-19T19:58:00Z</dcterms:created>
  <dcterms:modified xsi:type="dcterms:W3CDTF">2023-12-19T19:58:00Z</dcterms:modified>
</cp:coreProperties>
</file>